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43CE1" w14:textId="77777777" w:rsidR="00FA2EBE" w:rsidRDefault="00FA2EBE" w:rsidP="00FA2EBE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DAGGES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fl.1455)</w:t>
      </w:r>
    </w:p>
    <w:p w14:paraId="1FA05483" w14:textId="77777777" w:rsidR="00FA2EBE" w:rsidRDefault="00FA2EBE" w:rsidP="00FA2EBE">
      <w:pPr>
        <w:pStyle w:val="NoSpacing"/>
        <w:rPr>
          <w:rFonts w:eastAsia="Times New Roman"/>
        </w:rPr>
      </w:pPr>
      <w:r>
        <w:rPr>
          <w:rFonts w:eastAsia="Times New Roman"/>
        </w:rPr>
        <w:t>Merchant of the Staple.</w:t>
      </w:r>
    </w:p>
    <w:p w14:paraId="64D6F815" w14:textId="77777777" w:rsidR="00FA2EBE" w:rsidRDefault="00FA2EBE" w:rsidP="00FA2EBE">
      <w:pPr>
        <w:pStyle w:val="NoSpacing"/>
        <w:rPr>
          <w:rFonts w:eastAsia="Times New Roman"/>
        </w:rPr>
      </w:pPr>
    </w:p>
    <w:p w14:paraId="25F83D4F" w14:textId="77777777" w:rsidR="00FA2EBE" w:rsidRDefault="00FA2EBE" w:rsidP="00FA2EBE">
      <w:pPr>
        <w:pStyle w:val="NoSpacing"/>
        <w:rPr>
          <w:rFonts w:eastAsia="Times New Roman"/>
        </w:rPr>
      </w:pPr>
    </w:p>
    <w:p w14:paraId="3F54C6F5" w14:textId="77777777" w:rsidR="00FA2EBE" w:rsidRDefault="00FA2EBE" w:rsidP="00FA2EBE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5 May1455</w:t>
      </w:r>
      <w:r>
        <w:rPr>
          <w:rFonts w:eastAsia="Times New Roman"/>
        </w:rPr>
        <w:tab/>
        <w:t xml:space="preserve">He and John </w:t>
      </w:r>
      <w:proofErr w:type="spellStart"/>
      <w:r>
        <w:rPr>
          <w:rFonts w:eastAsia="Times New Roman"/>
        </w:rPr>
        <w:t>Blewet</w:t>
      </w:r>
      <w:proofErr w:type="spellEnd"/>
      <w:r>
        <w:rPr>
          <w:rFonts w:eastAsia="Times New Roman"/>
        </w:rPr>
        <w:t xml:space="preserve">(q.v.) had a grant that they might ship wool whereof the </w:t>
      </w:r>
    </w:p>
    <w:p w14:paraId="326174E1" w14:textId="77777777" w:rsidR="00FA2EBE" w:rsidRDefault="00FA2EBE" w:rsidP="00FA2EBE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subsidy amounted to £120 9s 5¾d in the port of Boston.</w:t>
      </w:r>
    </w:p>
    <w:p w14:paraId="5FCDA757" w14:textId="77777777" w:rsidR="00FA2EBE" w:rsidRDefault="00FA2EBE" w:rsidP="00FA2EBE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(C.P.R. 1452-61 p.228)</w:t>
      </w:r>
    </w:p>
    <w:p w14:paraId="6F999902" w14:textId="77777777" w:rsidR="00FA2EBE" w:rsidRDefault="00FA2EBE" w:rsidP="00FA2EBE">
      <w:pPr>
        <w:pStyle w:val="NoSpacing"/>
        <w:rPr>
          <w:rFonts w:eastAsia="Times New Roman"/>
        </w:rPr>
      </w:pPr>
    </w:p>
    <w:p w14:paraId="728FCAD9" w14:textId="77777777" w:rsidR="00FA2EBE" w:rsidRDefault="00FA2EBE" w:rsidP="00FA2EBE">
      <w:pPr>
        <w:pStyle w:val="NoSpacing"/>
        <w:rPr>
          <w:rFonts w:eastAsia="Times New Roman"/>
        </w:rPr>
      </w:pPr>
    </w:p>
    <w:p w14:paraId="1165E10B" w14:textId="77777777" w:rsidR="00FA2EBE" w:rsidRDefault="00FA2EBE" w:rsidP="00FA2EBE">
      <w:pPr>
        <w:pStyle w:val="NoSpacing"/>
        <w:rPr>
          <w:rFonts w:eastAsia="Times New Roman"/>
        </w:rPr>
      </w:pPr>
      <w:r>
        <w:rPr>
          <w:rFonts w:eastAsia="Times New Roman"/>
        </w:rPr>
        <w:t>28 July 2024</w:t>
      </w:r>
    </w:p>
    <w:p w14:paraId="554374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BFB6C" w14:textId="77777777" w:rsidR="00FA2EBE" w:rsidRDefault="00FA2EBE" w:rsidP="009139A6">
      <w:r>
        <w:separator/>
      </w:r>
    </w:p>
  </w:endnote>
  <w:endnote w:type="continuationSeparator" w:id="0">
    <w:p w14:paraId="27E2F1F7" w14:textId="77777777" w:rsidR="00FA2EBE" w:rsidRDefault="00FA2E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921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101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3B9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95787" w14:textId="77777777" w:rsidR="00FA2EBE" w:rsidRDefault="00FA2EBE" w:rsidP="009139A6">
      <w:r>
        <w:separator/>
      </w:r>
    </w:p>
  </w:footnote>
  <w:footnote w:type="continuationSeparator" w:id="0">
    <w:p w14:paraId="70BA43DD" w14:textId="77777777" w:rsidR="00FA2EBE" w:rsidRDefault="00FA2E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9E3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3B8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E7D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EBE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A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4A866"/>
  <w15:chartTrackingRefBased/>
  <w15:docId w15:val="{7F888488-14DA-4C3F-B999-04DF7BE3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2024-07-29T20:53:00Z</dcterms:created>
  <dcterms:modified xsi:type="dcterms:W3CDTF">2024-07-29T20:53:00Z</dcterms:modified>
</cp:coreProperties>
</file>